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3B998" w14:textId="77777777" w:rsidR="00B25414" w:rsidRPr="00690BA6" w:rsidRDefault="00B25414" w:rsidP="00B2541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FRENDALE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873DCA7" w14:textId="77777777" w:rsidR="00B25414" w:rsidRDefault="00B25414" w:rsidP="00B254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1FE4C3BE" w14:textId="77777777" w:rsidR="00B25414" w:rsidRDefault="00B25414" w:rsidP="00B254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361808" w14:textId="77777777" w:rsidR="00B25414" w:rsidRDefault="00B25414" w:rsidP="00B254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4B3BE" w14:textId="77777777" w:rsidR="00B25414" w:rsidRDefault="00B25414" w:rsidP="00B25414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5AB0226A" w14:textId="77777777" w:rsidR="00B25414" w:rsidRDefault="00B25414" w:rsidP="00B2541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22524A9" w14:textId="77777777" w:rsidR="00B25414" w:rsidRDefault="00B25414" w:rsidP="00B2541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5FC2D4D" w14:textId="77777777" w:rsidR="00B25414" w:rsidRDefault="00B25414" w:rsidP="00B254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2CEDF" w14:textId="77777777" w:rsidR="00B25414" w:rsidRDefault="00B25414" w:rsidP="00B254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A70A11" w14:textId="77777777" w:rsidR="00B25414" w:rsidRDefault="00B25414" w:rsidP="00B254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October 2021</w:t>
      </w:r>
    </w:p>
    <w:p w14:paraId="4FFA94F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AFCC9" w14:textId="77777777" w:rsidR="00B25414" w:rsidRDefault="00B25414" w:rsidP="009139A6">
      <w:r>
        <w:separator/>
      </w:r>
    </w:p>
  </w:endnote>
  <w:endnote w:type="continuationSeparator" w:id="0">
    <w:p w14:paraId="7335A6E3" w14:textId="77777777" w:rsidR="00B25414" w:rsidRDefault="00B254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E02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AF4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73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238A0" w14:textId="77777777" w:rsidR="00B25414" w:rsidRDefault="00B25414" w:rsidP="009139A6">
      <w:r>
        <w:separator/>
      </w:r>
    </w:p>
  </w:footnote>
  <w:footnote w:type="continuationSeparator" w:id="0">
    <w:p w14:paraId="64851615" w14:textId="77777777" w:rsidR="00B25414" w:rsidRDefault="00B254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839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F1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F65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14"/>
    <w:rsid w:val="000666E0"/>
    <w:rsid w:val="002510B7"/>
    <w:rsid w:val="005C130B"/>
    <w:rsid w:val="00826F5C"/>
    <w:rsid w:val="009139A6"/>
    <w:rsid w:val="009448BB"/>
    <w:rsid w:val="00A3176C"/>
    <w:rsid w:val="00AE65F8"/>
    <w:rsid w:val="00B2541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8DF8D"/>
  <w15:chartTrackingRefBased/>
  <w15:docId w15:val="{E4BFA0B9-06C5-45BE-A275-14804E9F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2021-11-11T09:22:00Z</dcterms:created>
  <dcterms:modified xsi:type="dcterms:W3CDTF">2021-11-11T09:22:00Z</dcterms:modified>
</cp:coreProperties>
</file>